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15BFA96D" w:rsidR="00931363" w:rsidRPr="00CE4110" w:rsidRDefault="00965D0C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65D0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ELECCIONES DE DOCENTES AUXILIARES ANTE LA ASAMBLEA UNIVERSITARIA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15BFA96D" w:rsidR="00931363" w:rsidRPr="00CE4110" w:rsidRDefault="00965D0C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65D0C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ELECCIONES DE DOCENTES AUXILIARES ANTE LA ASAMBLEA UNIVERSITARIA 2025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0704FFB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D60B69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B922302" w14:textId="22F80B90" w:rsidR="00674B83" w:rsidRPr="00F54AB0" w:rsidRDefault="00674B83" w:rsidP="00674B83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</w:t>
      </w:r>
      <w:r w:rsidR="00965D0C">
        <w:rPr>
          <w:rFonts w:ascii="Arial" w:hAnsi="Arial" w:cs="Arial"/>
        </w:rPr>
        <w:t xml:space="preserve"> </w:t>
      </w:r>
      <w:r w:rsidR="00965D0C" w:rsidRPr="00965D0C">
        <w:rPr>
          <w:rFonts w:ascii="Arial" w:hAnsi="Arial" w:cs="Arial"/>
          <w:b/>
          <w:bCs/>
        </w:rPr>
        <w:t>22</w:t>
      </w:r>
      <w:r w:rsidR="009E772C" w:rsidRPr="00B3027D">
        <w:rPr>
          <w:rFonts w:ascii="Arial" w:hAnsi="Arial" w:cs="Arial"/>
          <w:b/>
          <w:bCs/>
        </w:rPr>
        <w:t xml:space="preserve"> de </w:t>
      </w:r>
      <w:r w:rsidR="00965D0C">
        <w:rPr>
          <w:rFonts w:ascii="Arial" w:hAnsi="Arial" w:cs="Arial"/>
          <w:b/>
          <w:bCs/>
        </w:rPr>
        <w:t>septiembre</w:t>
      </w:r>
      <w:r w:rsidR="009E772C" w:rsidRPr="00B3027D">
        <w:rPr>
          <w:rFonts w:ascii="Arial" w:hAnsi="Arial" w:cs="Arial"/>
          <w:b/>
          <w:bCs/>
        </w:rPr>
        <w:t xml:space="preserve"> al 0</w:t>
      </w:r>
      <w:r w:rsidR="00965D0C">
        <w:rPr>
          <w:rFonts w:ascii="Arial" w:hAnsi="Arial" w:cs="Arial"/>
          <w:b/>
          <w:bCs/>
        </w:rPr>
        <w:t>1</w:t>
      </w:r>
      <w:r w:rsidR="009E772C" w:rsidRPr="00B3027D">
        <w:rPr>
          <w:rFonts w:ascii="Arial" w:hAnsi="Arial" w:cs="Arial"/>
          <w:b/>
          <w:bCs/>
        </w:rPr>
        <w:t xml:space="preserve"> de </w:t>
      </w:r>
      <w:r w:rsidR="00965D0C">
        <w:rPr>
          <w:rFonts w:ascii="Arial" w:hAnsi="Arial" w:cs="Arial"/>
          <w:b/>
          <w:bCs/>
        </w:rPr>
        <w:t>octubre</w:t>
      </w:r>
      <w:r w:rsidR="009E772C" w:rsidRPr="00B3027D">
        <w:rPr>
          <w:rFonts w:ascii="Arial" w:hAnsi="Arial" w:cs="Arial"/>
          <w:b/>
          <w:bCs/>
        </w:rPr>
        <w:t xml:space="preserve"> 202</w:t>
      </w:r>
      <w:r w:rsidR="00965D0C">
        <w:rPr>
          <w:rFonts w:ascii="Arial" w:hAnsi="Arial" w:cs="Arial"/>
          <w:b/>
          <w:bCs/>
        </w:rPr>
        <w:t>5</w:t>
      </w:r>
      <w:r w:rsidRPr="00F54AB0">
        <w:rPr>
          <w:rFonts w:ascii="Arial" w:hAnsi="Arial" w:cs="Arial"/>
        </w:rPr>
        <w:t>.</w:t>
      </w:r>
    </w:p>
    <w:p w14:paraId="0055C7EA" w14:textId="77777777" w:rsidR="00674B83" w:rsidRPr="005057F5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5057F5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5E31AB8" w14:textId="5A7325D9" w:rsidR="00674B83" w:rsidRPr="00F54AB0" w:rsidRDefault="00674B83" w:rsidP="00674B83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</w:t>
      </w:r>
      <w:r w:rsidRPr="005057F5">
        <w:rPr>
          <w:rFonts w:ascii="Arial" w:hAnsi="Arial" w:cs="Arial"/>
          <w:b/>
          <w:bCs/>
        </w:rPr>
        <w:t>inscripciones presenciales</w:t>
      </w:r>
      <w:r w:rsidRPr="00F54AB0">
        <w:rPr>
          <w:rFonts w:ascii="Arial" w:hAnsi="Arial" w:cs="Arial"/>
        </w:rPr>
        <w:t xml:space="preserve"> es el </w:t>
      </w:r>
      <w:r w:rsidR="00965D0C">
        <w:rPr>
          <w:rFonts w:ascii="Arial" w:hAnsi="Arial" w:cs="Arial"/>
          <w:b/>
          <w:bCs/>
        </w:rPr>
        <w:t>miércoles</w:t>
      </w:r>
      <w:r w:rsidR="009E772C" w:rsidRPr="00B3027D">
        <w:rPr>
          <w:rFonts w:ascii="Arial" w:hAnsi="Arial" w:cs="Arial"/>
          <w:b/>
          <w:bCs/>
        </w:rPr>
        <w:t xml:space="preserve"> </w:t>
      </w:r>
      <w:r w:rsidR="00965D0C">
        <w:rPr>
          <w:rFonts w:ascii="Arial" w:hAnsi="Arial" w:cs="Arial"/>
          <w:b/>
          <w:bCs/>
        </w:rPr>
        <w:t>0</w:t>
      </w:r>
      <w:r w:rsidR="009E772C" w:rsidRPr="00B3027D">
        <w:rPr>
          <w:rFonts w:ascii="Arial" w:hAnsi="Arial" w:cs="Arial"/>
          <w:b/>
          <w:bCs/>
        </w:rPr>
        <w:t xml:space="preserve">1 de </w:t>
      </w:r>
      <w:r w:rsidR="00965D0C">
        <w:rPr>
          <w:rFonts w:ascii="Arial" w:hAnsi="Arial" w:cs="Arial"/>
          <w:b/>
          <w:bCs/>
        </w:rPr>
        <w:t>octubre</w:t>
      </w:r>
      <w:r w:rsidR="009E772C" w:rsidRPr="00B3027D">
        <w:rPr>
          <w:rFonts w:ascii="Arial" w:hAnsi="Arial" w:cs="Arial"/>
          <w:b/>
          <w:bCs/>
        </w:rPr>
        <w:t xml:space="preserve"> de 08:00 hasta las 16:00 horas</w:t>
      </w:r>
      <w:r w:rsidRPr="00F54AB0">
        <w:rPr>
          <w:rFonts w:ascii="Arial" w:hAnsi="Arial" w:cs="Arial"/>
        </w:rPr>
        <w:t>.</w:t>
      </w:r>
    </w:p>
    <w:p w14:paraId="79172263" w14:textId="4B4CD2A2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</w:t>
      </w:r>
      <w:r w:rsidRPr="005057F5">
        <w:rPr>
          <w:rFonts w:ascii="Arial" w:hAnsi="Arial" w:cs="Arial"/>
          <w:b/>
          <w:bCs/>
        </w:rPr>
        <w:t xml:space="preserve">presentar </w:t>
      </w:r>
      <w:r w:rsidR="00C70856" w:rsidRPr="005057F5">
        <w:rPr>
          <w:rFonts w:ascii="Arial" w:hAnsi="Arial" w:cs="Arial"/>
          <w:b/>
          <w:bCs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1BC93C68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</w:t>
      </w:r>
      <w:r w:rsidR="006F6126">
        <w:rPr>
          <w:rFonts w:ascii="Arial" w:hAnsi="Arial" w:cs="Arial"/>
        </w:rPr>
        <w:t xml:space="preserve"> y del personero</w:t>
      </w:r>
      <w:r w:rsidR="0036676B" w:rsidRPr="00C6422C">
        <w:rPr>
          <w:rFonts w:ascii="Arial" w:hAnsi="Arial" w:cs="Arial"/>
        </w:rPr>
        <w:t>.</w:t>
      </w:r>
    </w:p>
    <w:p w14:paraId="181D78E5" w14:textId="77777777" w:rsidR="002C4F00" w:rsidRPr="00C6422C" w:rsidRDefault="002C4F00" w:rsidP="002C4F00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2B5B261A" w14:textId="77777777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2D17E12" w14:textId="7F7315FB" w:rsidR="00492F9E" w:rsidRDefault="00492F9E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7F28C1">
        <w:rPr>
          <w:rFonts w:ascii="Arial" w:hAnsi="Arial" w:cs="Arial"/>
          <w:b/>
          <w:bCs/>
        </w:rPr>
        <w:t xml:space="preserve"> 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E772C">
        <w:rPr>
          <w:rFonts w:ascii="Arial" w:hAnsi="Arial" w:cs="Arial"/>
          <w:b/>
          <w:bCs/>
        </w:rPr>
        <w:t>.</w:t>
      </w:r>
    </w:p>
    <w:p w14:paraId="31479D8C" w14:textId="784ECDF2" w:rsidR="009E772C" w:rsidRPr="00D747A2" w:rsidRDefault="009E772C" w:rsidP="00492F9E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>
        <w:rPr>
          <w:rFonts w:ascii="Arial" w:hAnsi="Arial" w:cs="Arial"/>
          <w:b/>
          <w:bCs/>
        </w:rPr>
        <w:t>liquid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paper</w:t>
      </w:r>
      <w:proofErr w:type="spellEnd"/>
      <w:r>
        <w:rPr>
          <w:rFonts w:ascii="Arial" w:hAnsi="Arial" w:cs="Arial"/>
          <w:b/>
          <w:bCs/>
        </w:rPr>
        <w:t>.</w:t>
      </w:r>
    </w:p>
    <w:p w14:paraId="19DE7572" w14:textId="77777777" w:rsidR="00492F9E" w:rsidRPr="002D104D" w:rsidRDefault="00492F9E" w:rsidP="00492F9E">
      <w:pPr>
        <w:spacing w:after="0" w:line="240" w:lineRule="auto"/>
        <w:jc w:val="both"/>
        <w:rPr>
          <w:rFonts w:ascii="Arial" w:hAnsi="Arial" w:cs="Arial"/>
        </w:rPr>
      </w:pPr>
    </w:p>
    <w:p w14:paraId="064C6864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0878CA98" wp14:editId="1D00CE29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4D6CDD" w14:textId="77777777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</w:p>
    <w:p w14:paraId="01563E65" w14:textId="678B979B" w:rsidR="00492F9E" w:rsidRPr="00C6422C" w:rsidRDefault="00492F9E" w:rsidP="00492F9E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65D0C">
        <w:rPr>
          <w:rFonts w:ascii="Arial" w:hAnsi="Arial" w:cs="Arial"/>
        </w:rPr>
        <w:t>septiembre</w:t>
      </w:r>
      <w:r w:rsidRPr="00C6422C">
        <w:rPr>
          <w:rFonts w:ascii="Arial" w:hAnsi="Arial" w:cs="Arial"/>
        </w:rPr>
        <w:t xml:space="preserve"> de 202</w:t>
      </w:r>
      <w:r w:rsidR="009E772C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4A44F94" w14:textId="77777777" w:rsidR="00492F9E" w:rsidRPr="009B122E" w:rsidRDefault="00492F9E" w:rsidP="00492F9E">
      <w:pPr>
        <w:spacing w:line="240" w:lineRule="auto"/>
        <w:jc w:val="right"/>
        <w:rPr>
          <w:rFonts w:ascii="Arial" w:hAnsi="Arial" w:cs="Arial"/>
          <w:sz w:val="20"/>
        </w:rPr>
      </w:pPr>
    </w:p>
    <w:p w14:paraId="0E8DC506" w14:textId="77777777" w:rsidR="00492F9E" w:rsidRPr="00A36298" w:rsidRDefault="00492F9E" w:rsidP="00492F9E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CC3777" w14:textId="77777777" w:rsidR="00492F9E" w:rsidRPr="0080324D" w:rsidRDefault="00492F9E" w:rsidP="00492F9E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954FF45" w14:textId="77777777" w:rsidR="00EE4DEC" w:rsidRPr="009B122E" w:rsidRDefault="00EE4DEC" w:rsidP="00EE4DEC">
      <w:pPr>
        <w:spacing w:line="240" w:lineRule="auto"/>
        <w:jc w:val="right"/>
        <w:rPr>
          <w:rFonts w:ascii="Arial" w:hAnsi="Arial" w:cs="Arial"/>
          <w:sz w:val="20"/>
        </w:rPr>
      </w:pPr>
    </w:p>
    <w:p w14:paraId="12FBA0D8" w14:textId="77777777" w:rsidR="00EE4DEC" w:rsidRPr="00A36298" w:rsidRDefault="00EE4DEC" w:rsidP="00EE4DE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AD3798" w14:textId="77777777" w:rsidR="0080324D" w:rsidRPr="0080324D" w:rsidRDefault="0080324D" w:rsidP="0080324D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0FF11" w14:textId="77777777" w:rsidR="00EA3CA7" w:rsidRDefault="00EA3CA7" w:rsidP="005D3A40">
      <w:pPr>
        <w:spacing w:after="0" w:line="240" w:lineRule="auto"/>
      </w:pPr>
      <w:r>
        <w:separator/>
      </w:r>
    </w:p>
  </w:endnote>
  <w:endnote w:type="continuationSeparator" w:id="0">
    <w:p w14:paraId="709FC81B" w14:textId="77777777" w:rsidR="00EA3CA7" w:rsidRDefault="00EA3CA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CA787" w14:textId="77777777" w:rsidR="00EA3CA7" w:rsidRDefault="00EA3CA7" w:rsidP="005D3A40">
      <w:pPr>
        <w:spacing w:after="0" w:line="240" w:lineRule="auto"/>
      </w:pPr>
      <w:r>
        <w:separator/>
      </w:r>
    </w:p>
  </w:footnote>
  <w:footnote w:type="continuationSeparator" w:id="0">
    <w:p w14:paraId="1A6518ED" w14:textId="77777777" w:rsidR="00EA3CA7" w:rsidRDefault="00EA3CA7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53E1B59" w:rsidR="00E5291D" w:rsidRDefault="009E772C" w:rsidP="009E772C">
    <w:pPr>
      <w:spacing w:after="0" w:line="240" w:lineRule="auto"/>
      <w:jc w:val="center"/>
    </w:pPr>
    <w:r w:rsidRPr="009E772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489"/>
    <w:rsid w:val="00095FFA"/>
    <w:rsid w:val="000A7CAB"/>
    <w:rsid w:val="000C2634"/>
    <w:rsid w:val="000E540F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179C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4D5F"/>
    <w:rsid w:val="002839FB"/>
    <w:rsid w:val="00291A49"/>
    <w:rsid w:val="00293984"/>
    <w:rsid w:val="00296642"/>
    <w:rsid w:val="002A7B8D"/>
    <w:rsid w:val="002C4F00"/>
    <w:rsid w:val="002C74A2"/>
    <w:rsid w:val="00343C26"/>
    <w:rsid w:val="00346914"/>
    <w:rsid w:val="00351169"/>
    <w:rsid w:val="00351F41"/>
    <w:rsid w:val="00354DA9"/>
    <w:rsid w:val="003619C4"/>
    <w:rsid w:val="00361CF1"/>
    <w:rsid w:val="0036676B"/>
    <w:rsid w:val="00366AC2"/>
    <w:rsid w:val="0038570F"/>
    <w:rsid w:val="0039227C"/>
    <w:rsid w:val="0039524D"/>
    <w:rsid w:val="003A0655"/>
    <w:rsid w:val="003A1CED"/>
    <w:rsid w:val="003B63C5"/>
    <w:rsid w:val="003C1765"/>
    <w:rsid w:val="003D617D"/>
    <w:rsid w:val="003F7A1E"/>
    <w:rsid w:val="00410528"/>
    <w:rsid w:val="00431600"/>
    <w:rsid w:val="004370B6"/>
    <w:rsid w:val="004375E5"/>
    <w:rsid w:val="004412F2"/>
    <w:rsid w:val="0046558A"/>
    <w:rsid w:val="00467742"/>
    <w:rsid w:val="004708D5"/>
    <w:rsid w:val="00471591"/>
    <w:rsid w:val="004847DA"/>
    <w:rsid w:val="00492F9E"/>
    <w:rsid w:val="004D26C7"/>
    <w:rsid w:val="004D79DB"/>
    <w:rsid w:val="004E0E1A"/>
    <w:rsid w:val="004F0833"/>
    <w:rsid w:val="0050200B"/>
    <w:rsid w:val="005057F5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B18FD"/>
    <w:rsid w:val="005B6039"/>
    <w:rsid w:val="005B651A"/>
    <w:rsid w:val="005C005B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086F"/>
    <w:rsid w:val="00642F02"/>
    <w:rsid w:val="00644923"/>
    <w:rsid w:val="00674B83"/>
    <w:rsid w:val="00675EE9"/>
    <w:rsid w:val="00685159"/>
    <w:rsid w:val="00693DB2"/>
    <w:rsid w:val="006A501F"/>
    <w:rsid w:val="006B72ED"/>
    <w:rsid w:val="006C5E17"/>
    <w:rsid w:val="006E02BD"/>
    <w:rsid w:val="006E08BA"/>
    <w:rsid w:val="006E238A"/>
    <w:rsid w:val="006E5906"/>
    <w:rsid w:val="006F274B"/>
    <w:rsid w:val="006F6126"/>
    <w:rsid w:val="007123F1"/>
    <w:rsid w:val="00722D9E"/>
    <w:rsid w:val="0075312A"/>
    <w:rsid w:val="00762C13"/>
    <w:rsid w:val="007643D8"/>
    <w:rsid w:val="00773283"/>
    <w:rsid w:val="007758A6"/>
    <w:rsid w:val="00790AA5"/>
    <w:rsid w:val="007A74AF"/>
    <w:rsid w:val="007A78E0"/>
    <w:rsid w:val="007B5FEF"/>
    <w:rsid w:val="007B723C"/>
    <w:rsid w:val="007C621E"/>
    <w:rsid w:val="007D6769"/>
    <w:rsid w:val="007D7341"/>
    <w:rsid w:val="007E7D9E"/>
    <w:rsid w:val="007F28C1"/>
    <w:rsid w:val="007F57B2"/>
    <w:rsid w:val="007F6808"/>
    <w:rsid w:val="007F7B38"/>
    <w:rsid w:val="0080324D"/>
    <w:rsid w:val="008141B2"/>
    <w:rsid w:val="00820649"/>
    <w:rsid w:val="008225E1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62EFB"/>
    <w:rsid w:val="00963588"/>
    <w:rsid w:val="00965D0C"/>
    <w:rsid w:val="00985FA7"/>
    <w:rsid w:val="00987E48"/>
    <w:rsid w:val="00991432"/>
    <w:rsid w:val="00991FE7"/>
    <w:rsid w:val="009B315E"/>
    <w:rsid w:val="009D03EB"/>
    <w:rsid w:val="009E30B2"/>
    <w:rsid w:val="009E716E"/>
    <w:rsid w:val="009E772C"/>
    <w:rsid w:val="009F46E7"/>
    <w:rsid w:val="00A11A31"/>
    <w:rsid w:val="00A213E7"/>
    <w:rsid w:val="00A22935"/>
    <w:rsid w:val="00A36298"/>
    <w:rsid w:val="00A5028E"/>
    <w:rsid w:val="00A55A9E"/>
    <w:rsid w:val="00A76A81"/>
    <w:rsid w:val="00A775FC"/>
    <w:rsid w:val="00A91ECA"/>
    <w:rsid w:val="00A96430"/>
    <w:rsid w:val="00AB2B21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959B5"/>
    <w:rsid w:val="00BA7AE7"/>
    <w:rsid w:val="00C02DA9"/>
    <w:rsid w:val="00C04715"/>
    <w:rsid w:val="00C10796"/>
    <w:rsid w:val="00C1433E"/>
    <w:rsid w:val="00C1459D"/>
    <w:rsid w:val="00C245A6"/>
    <w:rsid w:val="00C418FC"/>
    <w:rsid w:val="00C47443"/>
    <w:rsid w:val="00C62BB1"/>
    <w:rsid w:val="00C6357A"/>
    <w:rsid w:val="00C6422C"/>
    <w:rsid w:val="00C65B51"/>
    <w:rsid w:val="00C70856"/>
    <w:rsid w:val="00C9746B"/>
    <w:rsid w:val="00C976E6"/>
    <w:rsid w:val="00CA3E8D"/>
    <w:rsid w:val="00CB2D19"/>
    <w:rsid w:val="00CC36D6"/>
    <w:rsid w:val="00CD1EA6"/>
    <w:rsid w:val="00CD26C1"/>
    <w:rsid w:val="00CE4110"/>
    <w:rsid w:val="00D00754"/>
    <w:rsid w:val="00D01377"/>
    <w:rsid w:val="00D07173"/>
    <w:rsid w:val="00D103DC"/>
    <w:rsid w:val="00D10DD8"/>
    <w:rsid w:val="00D14067"/>
    <w:rsid w:val="00D33F2E"/>
    <w:rsid w:val="00D343BA"/>
    <w:rsid w:val="00D438E0"/>
    <w:rsid w:val="00D45EEB"/>
    <w:rsid w:val="00D51ECD"/>
    <w:rsid w:val="00D60B69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048E1"/>
    <w:rsid w:val="00E138D2"/>
    <w:rsid w:val="00E14910"/>
    <w:rsid w:val="00E34504"/>
    <w:rsid w:val="00E41AB4"/>
    <w:rsid w:val="00E5291D"/>
    <w:rsid w:val="00E60002"/>
    <w:rsid w:val="00E71C17"/>
    <w:rsid w:val="00E87143"/>
    <w:rsid w:val="00EA3CA7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16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30</cp:revision>
  <cp:lastPrinted>2018-09-13T19:00:00Z</cp:lastPrinted>
  <dcterms:created xsi:type="dcterms:W3CDTF">2022-06-18T23:20:00Z</dcterms:created>
  <dcterms:modified xsi:type="dcterms:W3CDTF">2025-09-22T16:49:00Z</dcterms:modified>
</cp:coreProperties>
</file>